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C6708" w14:textId="77777777" w:rsidR="00F57803" w:rsidRDefault="00F57803" w:rsidP="00F57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ALYSAUNDER</w:t>
      </w:r>
      <w:r>
        <w:rPr>
          <w:rFonts w:cs="Times New Roman"/>
          <w:szCs w:val="24"/>
        </w:rPr>
        <w:t xml:space="preserve">        (fl.1470)</w:t>
      </w:r>
    </w:p>
    <w:p w14:paraId="73F991F8" w14:textId="77777777" w:rsidR="00F57803" w:rsidRDefault="00F57803" w:rsidP="00F57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St.Mary</w:t>
      </w:r>
      <w:proofErr w:type="spellEnd"/>
      <w:r>
        <w:rPr>
          <w:rFonts w:cs="Times New Roman"/>
          <w:szCs w:val="24"/>
        </w:rPr>
        <w:t xml:space="preserve"> Strand, London.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4861BECB" w14:textId="77777777" w:rsidR="00F57803" w:rsidRDefault="00F57803" w:rsidP="00F57803">
      <w:pPr>
        <w:pStyle w:val="NoSpacing"/>
        <w:rPr>
          <w:rFonts w:cs="Times New Roman"/>
          <w:szCs w:val="24"/>
        </w:rPr>
      </w:pPr>
    </w:p>
    <w:p w14:paraId="68E15A92" w14:textId="77777777" w:rsidR="00F57803" w:rsidRDefault="00F57803" w:rsidP="00F57803">
      <w:pPr>
        <w:pStyle w:val="NoSpacing"/>
        <w:rPr>
          <w:rFonts w:cs="Times New Roman"/>
          <w:szCs w:val="24"/>
        </w:rPr>
      </w:pPr>
    </w:p>
    <w:p w14:paraId="285C714D" w14:textId="77777777" w:rsidR="00F57803" w:rsidRDefault="00F57803" w:rsidP="00F57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Botiller</w:t>
      </w:r>
      <w:proofErr w:type="spellEnd"/>
      <w:r>
        <w:rPr>
          <w:rFonts w:cs="Times New Roman"/>
          <w:szCs w:val="24"/>
        </w:rPr>
        <w:t xml:space="preserve"> of Westminster, </w:t>
      </w:r>
      <w:proofErr w:type="gramStart"/>
      <w:r>
        <w:rPr>
          <w:rFonts w:cs="Times New Roman"/>
          <w:szCs w:val="24"/>
        </w:rPr>
        <w:t>yeoman</w:t>
      </w:r>
      <w:proofErr w:type="gramEnd"/>
      <w:r>
        <w:rPr>
          <w:rFonts w:cs="Times New Roman"/>
          <w:szCs w:val="24"/>
        </w:rPr>
        <w:t>(q.v.), brought a plaint of debt against</w:t>
      </w:r>
    </w:p>
    <w:p w14:paraId="7D735DC7" w14:textId="77777777" w:rsidR="00F57803" w:rsidRDefault="00F57803" w:rsidP="00F57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William Foster of the close of </w:t>
      </w:r>
      <w:proofErr w:type="spellStart"/>
      <w:r>
        <w:rPr>
          <w:rFonts w:cs="Times New Roman"/>
          <w:szCs w:val="24"/>
        </w:rPr>
        <w:t>St.Katherine’s</w:t>
      </w:r>
      <w:proofErr w:type="spellEnd"/>
      <w:r>
        <w:rPr>
          <w:rFonts w:cs="Times New Roman"/>
          <w:szCs w:val="24"/>
        </w:rPr>
        <w:t xml:space="preserve"> by the Tower.</w:t>
      </w:r>
    </w:p>
    <w:p w14:paraId="4DE18E15" w14:textId="77777777" w:rsidR="00F57803" w:rsidRDefault="00F57803" w:rsidP="00F57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B5834">
          <w:rPr>
            <w:rStyle w:val="Hyperlink"/>
            <w:rFonts w:cs="Times New Roman"/>
            <w:szCs w:val="24"/>
          </w:rPr>
          <w:t>http://aalt.law.uh.edu/Indices/CP40Indices/CP40no837/CP40no837Pl.htm</w:t>
        </w:r>
      </w:hyperlink>
      <w:r>
        <w:rPr>
          <w:rFonts w:cs="Times New Roman"/>
          <w:szCs w:val="24"/>
        </w:rPr>
        <w:t xml:space="preserve"> )</w:t>
      </w:r>
    </w:p>
    <w:p w14:paraId="61149FF5" w14:textId="77777777" w:rsidR="00F57803" w:rsidRDefault="00F57803" w:rsidP="00F57803">
      <w:pPr>
        <w:pStyle w:val="NoSpacing"/>
        <w:rPr>
          <w:rFonts w:cs="Times New Roman"/>
          <w:szCs w:val="24"/>
        </w:rPr>
      </w:pPr>
    </w:p>
    <w:p w14:paraId="6F495C28" w14:textId="77777777" w:rsidR="00F57803" w:rsidRDefault="00F57803" w:rsidP="00F57803">
      <w:pPr>
        <w:pStyle w:val="NoSpacing"/>
        <w:rPr>
          <w:rFonts w:cs="Times New Roman"/>
          <w:szCs w:val="24"/>
        </w:rPr>
      </w:pPr>
    </w:p>
    <w:p w14:paraId="6C6168C8" w14:textId="77777777" w:rsidR="00F57803" w:rsidRDefault="00F57803" w:rsidP="00F5780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May 2025</w:t>
      </w:r>
    </w:p>
    <w:p w14:paraId="1CF1F590" w14:textId="77777777" w:rsidR="00BA00AB" w:rsidRDefault="00BA00AB" w:rsidP="009139A6">
      <w:pPr>
        <w:pStyle w:val="NoSpacing"/>
        <w:rPr>
          <w:rFonts w:cs="Times New Roman"/>
          <w:szCs w:val="24"/>
        </w:rPr>
      </w:pPr>
    </w:p>
    <w:p w14:paraId="4A5B47EF" w14:textId="77777777" w:rsidR="00F447C1" w:rsidRDefault="00F447C1" w:rsidP="009139A6">
      <w:pPr>
        <w:pStyle w:val="NoSpacing"/>
        <w:rPr>
          <w:rFonts w:cs="Times New Roman"/>
          <w:szCs w:val="24"/>
        </w:rPr>
      </w:pPr>
    </w:p>
    <w:p w14:paraId="73EF0360" w14:textId="77777777" w:rsidR="00F447C1" w:rsidRPr="00EB3209" w:rsidRDefault="00F447C1" w:rsidP="009139A6">
      <w:pPr>
        <w:pStyle w:val="NoSpacing"/>
        <w:rPr>
          <w:rFonts w:cs="Times New Roman"/>
          <w:szCs w:val="24"/>
        </w:rPr>
      </w:pPr>
    </w:p>
    <w:sectPr w:rsidR="00F447C1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D182D" w14:textId="77777777" w:rsidR="00F57803" w:rsidRDefault="00F57803" w:rsidP="009139A6">
      <w:r>
        <w:separator/>
      </w:r>
    </w:p>
  </w:endnote>
  <w:endnote w:type="continuationSeparator" w:id="0">
    <w:p w14:paraId="17C5AFAD" w14:textId="77777777" w:rsidR="00F57803" w:rsidRDefault="00F5780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A6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D6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46D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A3A3" w14:textId="77777777" w:rsidR="00F57803" w:rsidRDefault="00F57803" w:rsidP="009139A6">
      <w:r>
        <w:separator/>
      </w:r>
    </w:p>
  </w:footnote>
  <w:footnote w:type="continuationSeparator" w:id="0">
    <w:p w14:paraId="1FBAE289" w14:textId="77777777" w:rsidR="00F57803" w:rsidRDefault="00F5780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B24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E0D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3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03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85BD3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447C1"/>
    <w:rsid w:val="00F5287F"/>
    <w:rsid w:val="00F5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78379"/>
  <w15:chartTrackingRefBased/>
  <w15:docId w15:val="{7E7E7462-3C78-475E-B8E9-C0B00A59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578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37/CP40no83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2025-05-13T11:03:00Z</dcterms:created>
  <dcterms:modified xsi:type="dcterms:W3CDTF">2025-05-13T11:04:00Z</dcterms:modified>
</cp:coreProperties>
</file>